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B1D" w:rsidRPr="00454D0B" w:rsidRDefault="00D50B1D" w:rsidP="00D50B1D">
      <w:r w:rsidRPr="00454D0B">
        <w:rPr>
          <w:u w:val="single"/>
        </w:rPr>
        <w:t>John WARNER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d.ca.1472)</w:t>
      </w:r>
    </w:p>
    <w:p w:rsidR="00D50B1D" w:rsidRPr="00454D0B" w:rsidRDefault="00D50B1D" w:rsidP="00D50B1D"/>
    <w:p w:rsidR="00D50B1D" w:rsidRPr="00454D0B" w:rsidRDefault="00D50B1D" w:rsidP="00D50B1D"/>
    <w:p w:rsidR="00D50B1D" w:rsidRPr="00454D0B" w:rsidRDefault="00D50B1D" w:rsidP="00D50B1D">
      <w:r w:rsidRPr="00454D0B">
        <w:t>= Katherine(q.v.).    (“Sudbury Wills” vol.1 pp.67-8)</w:t>
      </w:r>
    </w:p>
    <w:p w:rsidR="00D50B1D" w:rsidRPr="00454D0B" w:rsidRDefault="00D50B1D" w:rsidP="00D50B1D"/>
    <w:p w:rsidR="00D50B1D" w:rsidRPr="00454D0B" w:rsidRDefault="00D50B1D" w:rsidP="00D50B1D"/>
    <w:p w:rsidR="00D50B1D" w:rsidRPr="00454D0B" w:rsidRDefault="00D50B1D" w:rsidP="00D50B1D">
      <w:r w:rsidRPr="00454D0B">
        <w:t xml:space="preserve">     May1472</w:t>
      </w:r>
      <w:r w:rsidRPr="00454D0B">
        <w:tab/>
        <w:t>His Will was proved.  (ibid.)</w:t>
      </w:r>
    </w:p>
    <w:p w:rsidR="00D50B1D" w:rsidRPr="00454D0B" w:rsidRDefault="00D50B1D" w:rsidP="00D50B1D"/>
    <w:p w:rsidR="00D50B1D" w:rsidRPr="00454D0B" w:rsidRDefault="00D50B1D" w:rsidP="00D50B1D"/>
    <w:p w:rsidR="00D50B1D" w:rsidRPr="00454D0B" w:rsidRDefault="00D50B1D" w:rsidP="00D50B1D">
      <w:r w:rsidRPr="00454D0B">
        <w:t>11 February 2016</w:t>
      </w:r>
    </w:p>
    <w:p w:rsidR="006B2F86" w:rsidRPr="00E71FC3" w:rsidRDefault="00D50B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1D" w:rsidRDefault="00D50B1D" w:rsidP="00E71FC3">
      <w:r>
        <w:separator/>
      </w:r>
    </w:p>
  </w:endnote>
  <w:endnote w:type="continuationSeparator" w:id="0">
    <w:p w:rsidR="00D50B1D" w:rsidRDefault="00D50B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1D" w:rsidRDefault="00D50B1D" w:rsidP="00E71FC3">
      <w:r>
        <w:separator/>
      </w:r>
    </w:p>
  </w:footnote>
  <w:footnote w:type="continuationSeparator" w:id="0">
    <w:p w:rsidR="00D50B1D" w:rsidRDefault="00D50B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1D"/>
    <w:rsid w:val="001A7C09"/>
    <w:rsid w:val="00733BE7"/>
    <w:rsid w:val="00AB52E8"/>
    <w:rsid w:val="00B16D3F"/>
    <w:rsid w:val="00D50B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D7DA7-CA81-4F40-A9D7-38A2121F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50B1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2016-07-29T19:56:00Z</dcterms:created>
  <dcterms:modified xsi:type="dcterms:W3CDTF">2016-07-29T19:58:00Z</dcterms:modified>
</cp:coreProperties>
</file>